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dd04ce" w14:textId="9dd04c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4664D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04664D">
        <w:rPr>
          <w:rFonts w:cs="Arial"/>
        </w:rPr>
        <w:t>studenog</w:t>
      </w:r>
      <w:r w:rsidRPr="00BE62FB">
        <w:rPr>
          <w:rFonts w:cs="Arial"/>
        </w:rPr>
        <w:t xml:space="preserve"> 20</w:t>
      </w:r>
      <w:r w:rsidR="00807A7D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F9454B" w:rsidP="004F3811" w:rsidRDefault="00F9454B">
      <w:pPr>
        <w:jc w:val="center"/>
        <w:rPr>
          <w:rFonts w:cs="Arial"/>
          <w:b/>
        </w:rPr>
      </w:pPr>
      <w:r w:rsidRPr="00F9454B">
        <w:rPr>
          <w:rFonts w:cs="Arial"/>
          <w:b/>
        </w:rPr>
        <w:t xml:space="preserve">SMJEŠTAJ LUX j.d.o.o. Selo Palanječko, Put u debelom </w:t>
      </w:r>
    </w:p>
    <w:p w:rsidRPr="00BE62FB" w:rsidR="004F3811" w:rsidP="004F3811" w:rsidRDefault="00F9454B">
      <w:pPr>
        <w:jc w:val="center"/>
        <w:rPr>
          <w:rFonts w:cs="Arial"/>
          <w:b/>
        </w:rPr>
      </w:pPr>
      <w:r w:rsidRPr="00F9454B">
        <w:rPr>
          <w:rFonts w:cs="Arial"/>
          <w:b/>
        </w:rPr>
        <w:t>brestu 48, OIB 08382739505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="008A08CE" w:rsidP="004F3811" w:rsidRDefault="008A08CE">
      <w:pPr>
        <w:jc w:val="both"/>
        <w:rPr>
          <w:rFonts w:cs="Arial"/>
        </w:rPr>
      </w:pPr>
    </w:p>
    <w:p w:rsidRPr="00BE62FB" w:rsidR="008A08CE" w:rsidP="004F3811" w:rsidRDefault="008A08CE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9454B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07A7D">
        <w:rPr>
          <w:rFonts w:cs="Arial"/>
        </w:rPr>
        <w:t xml:space="preserve">Za predlagatelja: </w:t>
      </w:r>
      <w:r w:rsidR="00D42892">
        <w:rPr>
          <w:rFonts w:cs="Arial"/>
        </w:rPr>
        <w:t>Nevenka Kovčalija</w:t>
      </w:r>
      <w:r w:rsidR="008A08CE">
        <w:rPr>
          <w:rFonts w:cs="Arial"/>
        </w:rPr>
        <w:t xml:space="preserve">, ŽDO u Puli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8A08CE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9454B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F9454B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807A7D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9454B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4F2A29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4F2A29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4F2A29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9454B">
        <w:rPr>
          <w:rFonts w:cs="Arial"/>
        </w:rPr>
        <w:t>161</w:t>
      </w:r>
      <w:r w:rsidRPr="00BE62FB">
        <w:rPr>
          <w:rFonts w:cs="Arial"/>
        </w:rPr>
        <w:t xml:space="preserve"> dana u ukupnom iznosu od </w:t>
      </w:r>
      <w:r w:rsidR="00F9454B">
        <w:rPr>
          <w:rFonts w:cs="Arial"/>
        </w:rPr>
        <w:t>18.997,66</w:t>
      </w:r>
      <w:r w:rsidR="004F2A29">
        <w:rPr>
          <w:rFonts w:cs="Arial"/>
        </w:rPr>
        <w:t xml:space="preserve"> </w:t>
      </w:r>
      <w:r w:rsidRPr="00BE62FB">
        <w:rPr>
          <w:rFonts w:cs="Arial"/>
        </w:rPr>
        <w:t xml:space="preserve">kn. </w:t>
      </w:r>
      <w:r w:rsidR="00764C09">
        <w:rPr>
          <w:rFonts w:cs="Arial"/>
        </w:rPr>
        <w:t xml:space="preserve">Na današnji dan blokada iznosi  </w:t>
      </w:r>
      <w:r w:rsidR="00D42892">
        <w:t xml:space="preserve">19.547,90 kn. </w:t>
      </w:r>
    </w:p>
    <w:p w:rsidR="00D42892" w:rsidP="001A18A5" w:rsidRDefault="00D42892">
      <w:pPr>
        <w:ind w:right="-288"/>
        <w:jc w:val="both"/>
      </w:pPr>
    </w:p>
    <w:p w:rsidRPr="00BE62FB" w:rsidR="00D42892" w:rsidP="001A18A5" w:rsidRDefault="00D42892">
      <w:pPr>
        <w:ind w:right="-288"/>
        <w:jc w:val="both"/>
        <w:rPr>
          <w:rFonts w:cs="Arial"/>
        </w:rPr>
      </w:pPr>
      <w:r>
        <w:tab/>
        <w:t xml:space="preserve">Iz radnji koje je poduzeo sud proizlazi da dužnik nema imovine (uvid u ZIS na listu 37 spisa, te uvid u uvjerenje STP na listu 42 spisa). </w:t>
      </w:r>
    </w:p>
    <w:p w:rsidR="00807A7D" w:rsidP="00807A7D" w:rsidRDefault="00807A7D">
      <w:pPr>
        <w:ind w:right="-288"/>
        <w:jc w:val="both"/>
        <w:rPr>
          <w:rFonts w:cs="Arial"/>
        </w:rPr>
      </w:pPr>
    </w:p>
    <w:p w:rsidR="00807A7D" w:rsidP="00807A7D" w:rsidRDefault="008A08C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D42892">
        <w:rPr>
          <w:rFonts w:cs="Arial"/>
        </w:rPr>
        <w:t>ZZ</w:t>
      </w:r>
      <w:r w:rsidR="00807A7D">
        <w:rPr>
          <w:rFonts w:cs="Arial"/>
        </w:rPr>
        <w:t xml:space="preserve"> predlagatelja ostaje u cijelosti kod prijedloga za otvaranjem stečajnog postupka nad dužnikom.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8A08CE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42892">
        <w:rPr>
          <w:rFonts w:cs="Arial"/>
        </w:rPr>
        <w:t>9:35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8A08CE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A08CE" w:rsidP="004F3811" w:rsidRDefault="008A08CE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454B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9454B">
      <w:rPr>
        <w:rStyle w:val="Brojstranice"/>
        <w:rFonts w:ascii="Arial" w:hAnsi="Arial" w:cs="Arial"/>
      </w:rPr>
      <w:fldChar w:fldCharType="begin"/>
    </w:r>
    <w:r w:rsidRPr="00F9454B">
      <w:rPr>
        <w:rStyle w:val="Brojstranice"/>
        <w:rFonts w:ascii="Arial" w:hAnsi="Arial" w:cs="Arial"/>
      </w:rPr>
      <w:instrText xml:space="preserve">PAGE  </w:instrText>
    </w:r>
    <w:r w:rsidRPr="00F9454B">
      <w:rPr>
        <w:rStyle w:val="Brojstranice"/>
        <w:rFonts w:ascii="Arial" w:hAnsi="Arial" w:cs="Arial"/>
      </w:rPr>
      <w:fldChar w:fldCharType="separate"/>
    </w:r>
    <w:r w:rsidR="006923F3">
      <w:rPr>
        <w:rStyle w:val="Brojstranice"/>
        <w:rFonts w:ascii="Arial" w:hAnsi="Arial" w:cs="Arial"/>
        <w:noProof/>
      </w:rPr>
      <w:t>2</w:t>
    </w:r>
    <w:r w:rsidRPr="00F9454B">
      <w:rPr>
        <w:rStyle w:val="Brojstranice"/>
        <w:rFonts w:ascii="Arial" w:hAnsi="Arial" w:cs="Arial"/>
      </w:rPr>
      <w:fldChar w:fldCharType="end"/>
    </w:r>
  </w:p>
  <w:p w:rsidRPr="00BE62FB" w:rsidR="00F9454B" w:rsidP="00F9454B" w:rsidRDefault="00F9454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587/2021-15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9454B">
      <w:rPr>
        <w:rFonts w:ascii="Arial" w:hAnsi="Arial" w:cs="Arial"/>
      </w:rPr>
      <w:t>587/2021-15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4664D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7590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2A29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923F3"/>
    <w:rsid w:val="006A31D7"/>
    <w:rsid w:val="006A334F"/>
    <w:rsid w:val="006D396B"/>
    <w:rsid w:val="00742948"/>
    <w:rsid w:val="00753A24"/>
    <w:rsid w:val="00762F0D"/>
    <w:rsid w:val="00764C09"/>
    <w:rsid w:val="007F6861"/>
    <w:rsid w:val="008072B5"/>
    <w:rsid w:val="00807A7D"/>
    <w:rsid w:val="008145B5"/>
    <w:rsid w:val="0081659F"/>
    <w:rsid w:val="008357EF"/>
    <w:rsid w:val="00874813"/>
    <w:rsid w:val="008936AA"/>
    <w:rsid w:val="008A08CE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2892"/>
    <w:rsid w:val="00DF0331"/>
    <w:rsid w:val="00E3781E"/>
    <w:rsid w:val="00E51C1E"/>
    <w:rsid w:val="00F54B6C"/>
    <w:rsid w:val="00F7305D"/>
    <w:rsid w:val="00F9454B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923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23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23F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23F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23F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2021.</izvorni_sadrzaj>
    <derivirana_varijabla naziv="DomainObject.StvarniPocetakDatum_1">26. studenog 2021.</derivirana_varijabla>
  </DomainObject.StvarniPocetakDatum>
  <DomainObject.StvarniZavrsetakDatum>
    <izvorni_sadrzaj>26. studenog 2021.</izvorni_sadrzaj>
    <derivirana_varijabla naziv="DomainObject.StvarniZavrsetakDatum_1">26. studenog 2021.</derivirana_varijabla>
  </DomainObject.StvarniZavrsetakDatum>
  <DomainObject.PlaniraniZavrsetakDatum>
    <izvorni_sadrzaj>26. studenog 2021.</izvorni_sadrzaj>
    <derivirana_varijabla naziv="DomainObject.PlaniraniZavrsetakDatum_1">26. studenog 2021.</derivirana_varijabla>
  </DomainObject.PlaniraniZavrsetakDatum>
  <DomainObject.PlaniraniPocetakDatum>
    <izvorni_sadrzaj>26. studenog 2021.</izvorni_sadrzaj>
    <derivirana_varijabla naziv="DomainObject.PlaniraniPocetakDatum_1">26. studenog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studenog 2021.</izvorni_sadrzaj>
    <derivirana_varijabla naziv="DomainObject.Zapisnik.DatumKreiranja_1">26.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St-587/2021-17</izvorni_sadrzaj>
    <derivirana_varijabla naziv="DomainObject.Zapisnik.Oznaka_1">St-587/2021-17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2021.</izvorni_sadrzaj>
    <derivirana_varijabla naziv="DomainObject.Predmet.DatumOsnivanja_1">15.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St-587/2021</izvorni_sadrzaj>
    <derivirana_varijabla naziv="DomainObject.Predmet.OznakaBroj_1">St-587/2021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SMJEŠTAJ LUX j.d.o.o. za usluge zastupanog po punomoćniku Rubina Vujić</izvorni_sadrzaj>
    <derivirana_varijabla naziv="DomainObject.Predmet.ProtustrankaFormated_1">  SMJEŠTAJ LUX j.d.o.o. za usluge zastupanog po punomoćniku Rubina Vujić</derivirana_varijabla>
  </DomainObject.Predmet.ProtustrankaFormated>
  <DomainObject.Predmet.ProtustrankaFormatedOIB>
    <izvorni_sadrzaj>  SMJEŠTAJ LUX j.d.o.o. za usluge, OIB 08382739505 zastupanog po punomoćniku Rubina Vujić</izvorni_sadrzaj>
    <derivirana_varijabla naziv="DomainObject.Predmet.ProtustrankaFormatedOIB_1">  SMJEŠTAJ LUX j.d.o.o. za usluge, OIB 08382739505 zastupanog po punomoćniku Rubina Vujić</derivirana_varijabla>
  </DomainObject.Predmet.ProtustrankaFormatedOIB>
  <DomainObject.Predmet.ProtustrankaFormatedWithAdress>
    <izvorni_sadrzaj> SMJEŠTAJ LUX j.d.o.o. za usluge, Put debelom brestu 48, 44000 Novo Selo Palanječko zastupanog po punomoćniku Rubina Vujić</izvorni_sadrzaj>
    <derivirana_varijabla naziv="DomainObject.Predmet.ProtustrankaFormatedWithAdress_1"> SMJEŠTAJ LUX j.d.o.o. za usluge, Put debelom brestu 48, 44000 Novo Selo Palanječko zastupanog po punomoćniku Rubina Vujić</derivirana_varijabla>
  </DomainObject.Predmet.ProtustrankaFormatedWithAdress>
  <DomainObject.Predmet.ProtustrankaFormatedWithAdressOIB>
    <izvorni_sadrzaj> SMJEŠTAJ LUX j.d.o.o. za usluge, OIB 08382739505, Put debelom brestu 48, 44000 Novo Selo Palanječko zastupanog po punomoćniku Rubina Vujić</izvorni_sadrzaj>
    <derivirana_varijabla naziv="DomainObject.Predmet.ProtustrankaFormatedWithAdressOIB_1"> SMJEŠTAJ LUX j.d.o.o. za usluge, OIB 08382739505, Put debelom brestu 48, 44000 Novo Selo Palanječko zastupanog po punomoćniku Rubina Vujić</derivirana_varijabla>
  </DomainObject.Predmet.ProtustrankaFormatedWithAdressOIB>
  <DomainObject.Predmet.ProtustrankaWithAdress>
    <izvorni_sadrzaj>SMJEŠTAJ LUX j.d.o.o. za usluge Put debelom brestu 48, 44000 Novo Selo Palanječko</izvorni_sadrzaj>
    <derivirana_varijabla naziv="DomainObject.Predmet.ProtustrankaWithAdress_1">SMJEŠTAJ LUX j.d.o.o. za usluge Put debelom brestu 48, 44000 Novo Selo Palanječko</derivirana_varijabla>
  </DomainObject.Predmet.ProtustrankaWithAdress>
  <DomainObject.Predmet.ProtustrankaWithAdressOIB>
    <izvorni_sadrzaj>SMJEŠTAJ LUX j.d.o.o. za usluge, OIB 08382739505, Put debelom brestu 48, 44000 Novo Selo Palanječko</izvorni_sadrzaj>
    <derivirana_varijabla naziv="DomainObject.Predmet.ProtustrankaWithAdressOIB_1">SMJEŠTAJ LUX j.d.o.o. za usluge, OIB 08382739505, Put debelom brestu 48, 44000 Novo Selo Palanječko</derivirana_varijabla>
  </DomainObject.Predmet.ProtustrankaWithAdressOIB>
  <DomainObject.Predmet.ProtustrankaNazivFormated>
    <izvorni_sadrzaj>SMJEŠTAJ LUX j.d.o.o. za usluge</izvorni_sadrzaj>
    <derivirana_varijabla naziv="DomainObject.Predmet.ProtustrankaNazivFormated_1">SMJEŠTAJ LUX j.d.o.o. za usluge</derivirana_varijabla>
  </DomainObject.Predmet.ProtustrankaNazivFormated>
  <DomainObject.Predmet.ProtustrankaNazivFormatedOIB>
    <izvorni_sadrzaj>SMJEŠTAJ LUX j.d.o.o. za usluge, OIB 08382739505</izvorni_sadrzaj>
    <derivirana_varijabla naziv="DomainObject.Predmet.ProtustrankaNazivFormatedOIB_1">SMJEŠTAJ LUX j.d.o.o. za usluge, OIB 08382739505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Sisak, Ispostava Sisak zastupanog po punomoćniku Županijsko državno odvjetništvo u Puli</izvorni_sadrzaj>
    <derivirana_varijabla naziv="DomainObject.Predmet.StrankaFormated_1">  Ministarstvo financija, Porezna uprava, Područni ured Sisak, Ispostava Sisak zastupanog po punomoćniku Županijsko državno odvjetništvo u Puli</derivirana_varijabla>
  </DomainObject.Predmet.StrankaFormated>
  <DomainObject.Predmet.StrankaFormatedOIB>
    <izvorni_sadrzaj>  Ministarstvo financija, Porezna uprava, Područni ured Sisak, Ispostava Sisak, OIB 18683136487 zastupanog po punomoćniku Županijsko državno odvjetništvo u Puli</izvorni_sadrzaj>
    <derivirana_varijabla naziv="DomainObject.Predmet.StrankaFormatedOIB_1">  Ministarstvo financija, Porezna uprava, Područni ured Sisak, Ispostava Sisak,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Sisak, Ispostava Sisak, Ante Starčevića 26, 44000 Sisak zastupanog po punomoćniku Županijsko državno odvjetništvo u Puli</izvorni_sadrzaj>
    <derivirana_varijabla naziv="DomainObject.Predmet.StrankaFormatedWithAdress_1"> Ministarstvo financija, Porezna uprava, Područni ured Sisak, Ispostava Sisak, Ante Starčevića 26, 44000 Sisak zastupanog po punomoćniku Županijsko državno odvjetništvo u Puli</derivirana_varijabla>
  </DomainObject.Predmet.StrankaFormatedWithAdress>
  <DomainObject.Predmet.StrankaFormatedWithAdressOIB>
    <izvorni_sadrzaj> Ministarstvo financija, Porezna uprava, Područni ured Sisak, Ispostava Sisak, OIB 18683136487, Ante Starčevića 26, 44000 Sisak zastupanog po punomoćniku Županijsko državno odvjetništvo u Puli</izvorni_sadrzaj>
    <derivirana_varijabla naziv="DomainObject.Predmet.StrankaFormatedWithAdressOIB_1"> Ministarstvo financija, Porezna uprava, Područni ured Sisak, Ispostava Sisak, OIB 18683136487, Ante Starčevića 26, 44000 Sisak zastupanog po punomoćniku Županijsko državno odvjetništvo u Puli</derivirana_varijabla>
  </DomainObject.Predmet.StrankaFormatedWithAdressOIB>
  <DomainObject.Predmet.StrankaWithAdress>
    <izvorni_sadrzaj>Ministarstvo financija, Porezna uprava, Područni ured Sisak, Ispostava Sisak Ante Starčevića 26,44000 Sisak</izvorni_sadrzaj>
    <derivirana_varijabla naziv="DomainObject.Predmet.StrankaWithAdress_1">Ministarstvo financija, Porezna uprava, Područni ured Sisak, Ispostava Sisak Ante Starčevića 26,44000 Sisak</derivirana_varijabla>
  </DomainObject.Predmet.StrankaWithAdress>
  <DomainObject.Predmet.StrankaWithAdressOIB>
    <izvorni_sadrzaj>Ministarstvo financija, Porezna uprava, Područni ured Sisak, Ispostava Sisak, OIB 18683136487, Ante Starčevića 26,44000 Sisak</izvorni_sadrzaj>
    <derivirana_varijabla naziv="DomainObject.Predmet.StrankaWithAdressOIB_1">Ministarstvo financija, Porezna uprava, Područni ured Sisak, Ispostava Sisak, OIB 18683136487, Ante Starčevića 26,44000 Sisak</derivirana_varijabla>
  </DomainObject.Predmet.StrankaWithAdressOIB>
  <DomainObject.Predmet.StrankaNazivFormated>
    <izvorni_sadrzaj>Ministarstvo financija, Porezna uprava, Područni ured Sisak, Ispostava Sisak</izvorni_sadrzaj>
    <derivirana_varijabla naziv="DomainObject.Predmet.StrankaNazivFormated_1">Ministarstvo financija, Porezna uprava, Područni ured Sisak, Ispostava Sisak</derivirana_varijabla>
  </DomainObject.Predmet.StrankaNazivFormated>
  <DomainObject.Predmet.StrankaNazivFormatedOIB>
    <izvorni_sadrzaj>Ministarstvo financija, Porezna uprava, Područni ured Sisak, Ispostava Sisak, OIB 18683136487</izvorni_sadrzaj>
    <derivirana_varijabla naziv="DomainObject.Predmet.StrankaNazivFormatedOIB_1">Ministarstvo financija, Porezna uprava, Područni ured Sisak, Ispostava Sisak,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Sisak, Ispostava Sisak zastupanog po punomoćniku Županijsko državno odvjetništvo u Puli</item>
    </izvorni_sadrzaj>
    <derivirana_varijabla naziv="DomainObject.Predmet.StrankaListFormated_1">
      <item>Ministarstvo financija, Porezna uprava, Područni ured Sisak, Ispostava Sisak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Sisak, Ispostava Sisak, OIB 18683136487 zastupanog po punomoćniku Županijsko državno odvjetništvo u Puli</item>
    </izvorni_sadrzaj>
    <derivirana_varijabla naziv="DomainObject.Predmet.StrankaListFormatedOIB_1">
      <item>Ministarstvo financija, Porezna uprava, Područni ured Sisak, Ispostava Sisak,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Sisak, Ispostava Sisak, Ante Starčevića 26, 44000 Sisak zastupanog po punomoćniku Županijsko državno odvjetništvo u Puli</item>
    </izvorni_sadrzaj>
    <derivirana_varijabla naziv="DomainObject.Predmet.StrankaListFormatedWithAdress_1">
      <item>Ministarstvo financija, Porezna uprava, Područni ured Sisak, Ispostava Sisak, Ante Starčevića 26, 44000 Sisak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Sisak, Ispostava Sisak, OIB 18683136487, Ante Starčevića 26, 44000 Sisak zastupanog po punomoćniku Županijsko državno odvjetništvo u Puli</item>
    </izvorni_sadrzaj>
    <derivirana_varijabla naziv="DomainObject.Predmet.StrankaListFormatedWithAdressOIB_1">
      <item>Ministarstvo financija, Porezna uprava, Područni ured Sisak, Ispostava Sisak, OIB 18683136487, Ante Starčevića 26, 44000 Sisak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Sisak, Ispostava Sisak</item>
    </izvorni_sadrzaj>
    <derivirana_varijabla naziv="DomainObject.Predmet.StrankaListNazivFormated_1">
      <item>Ministarstvo financija, Porezna uprava, Područni ured Sisak, Ispostava Sisak</item>
    </derivirana_varijabla>
  </DomainObject.Predmet.StrankaListNazivFormated>
  <DomainObject.Predmet.StrankaListNazivFormatedOIB>
    <izvorni_sadrzaj>
      <item>Ministarstvo financija, Porezna uprava, Područni ured Sisak, Ispostava Sisak, OIB 18683136487</item>
    </izvorni_sadrzaj>
    <derivirana_varijabla naziv="DomainObject.Predmet.StrankaListNazivFormatedOIB_1">
      <item>Ministarstvo financija, Porezna uprava, Područni ured Sisak, Ispostava Sisak, OIB 18683136487</item>
    </derivirana_varijabla>
  </DomainObject.Predmet.StrankaListNazivFormatedOIB>
  <DomainObject.Predmet.ProtuStrankaListFormated>
    <izvorni_sadrzaj>
      <item>SMJEŠTAJ LUX j.d.o.o. za usluge zastupanog po punomoćniku Rubina Vujić</item>
    </izvorni_sadrzaj>
    <derivirana_varijabla naziv="DomainObject.Predmet.ProtuStrankaListFormated_1">
      <item>SMJEŠTAJ LUX j.d.o.o. za usluge zastupanog po punomoćniku Rubina Vujić</item>
    </derivirana_varijabla>
  </DomainObject.Predmet.ProtuStrankaListFormated>
  <DomainObject.Predmet.ProtuStrankaListFormatedOIB>
    <izvorni_sadrzaj>
      <item>SMJEŠTAJ LUX j.d.o.o. za usluge, OIB 08382739505 zastupanog po punomoćniku Rubina Vujić</item>
    </izvorni_sadrzaj>
    <derivirana_varijabla naziv="DomainObject.Predmet.ProtuStrankaListFormatedOIB_1">
      <item>SMJEŠTAJ LUX j.d.o.o. za usluge, OIB 08382739505 zastupanog po punomoćniku Rubina Vujić</item>
    </derivirana_varijabla>
  </DomainObject.Predmet.ProtuStrankaListFormatedOIB>
  <DomainObject.Predmet.ProtuStrankaListFormatedWithAdress>
    <izvorni_sadrzaj>
      <item>SMJEŠTAJ LUX j.d.o.o. za usluge, Put debelom brestu 48, 44000 Novo Selo Palanječko zastupanog po punomoćniku Rubina Vujić</item>
    </izvorni_sadrzaj>
    <derivirana_varijabla naziv="DomainObject.Predmet.ProtuStrankaListFormatedWithAdress_1">
      <item>SMJEŠTAJ LUX j.d.o.o. za usluge, Put debelom brestu 48, 44000 Novo Selo Palanječko zastupanog po punomoćniku Rubina Vujić</item>
    </derivirana_varijabla>
  </DomainObject.Predmet.ProtuStrankaListFormatedWithAdress>
  <DomainObject.Predmet.ProtuStrankaListFormatedWithAdressOIB>
    <izvorni_sadrzaj>
      <item>SMJEŠTAJ LUX j.d.o.o. za usluge, OIB 08382739505, Put debelom brestu 48, 44000 Novo Selo Palanječko zastupanog po punomoćniku Rubina Vujić</item>
    </izvorni_sadrzaj>
    <derivirana_varijabla naziv="DomainObject.Predmet.ProtuStrankaListFormatedWithAdressOIB_1">
      <item>SMJEŠTAJ LUX j.d.o.o. za usluge, OIB 08382739505, Put debelom brestu 48, 44000 Novo Selo Palanječko zastupanog po punomoćniku Rubina Vujić</item>
    </derivirana_varijabla>
  </DomainObject.Predmet.ProtuStrankaListFormatedWithAdressOIB>
  <DomainObject.Predmet.ProtuStrankaListNazivFormated>
    <izvorni_sadrzaj>
      <item>SMJEŠTAJ LUX j.d.o.o. za usluge</item>
    </izvorni_sadrzaj>
    <derivirana_varijabla naziv="DomainObject.Predmet.ProtuStrankaListNazivFormated_1">
      <item>SMJEŠTAJ LUX j.d.o.o. za usluge</item>
    </derivirana_varijabla>
  </DomainObject.Predmet.ProtuStrankaListNazivFormated>
  <DomainObject.Predmet.ProtuStrankaListNazivFormatedOIB>
    <izvorni_sadrzaj>
      <item>SMJEŠTAJ LUX j.d.o.o. za usluge, OIB 08382739505</item>
    </izvorni_sadrzaj>
    <derivirana_varijabla naziv="DomainObject.Predmet.ProtuStrankaListNazivFormatedOIB_1">
      <item>SMJEŠTAJ LUX j.d.o.o. za usluge, OIB 08382739505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Sisak, Ispostava Sisak</item>
      <item>Rubina Vujić punomoćnica sudionika u postupku SMJEŠTAJ LUX j.d.o.o. za usluge</item>
    </izvorni_sadrzaj>
    <derivirana_varijabla naziv="DomainObject.Predmet.OstaliListFormated_1">
      <item>Županijsko državno odvjetništvo u Puli punomoćnik sudionika u postupku Ministarstvo financija, Porezna uprava, Područni ured Sisak, Ispostava Sisak</item>
      <item>Rubina Vujić punomoćnica sudionika u postupku SMJEŠTAJ LUX j.d.o.o. za usluge</item>
    </derivirana_varijabla>
  </DomainObject.Predmet.OstaliListFormated>
  <DomainObject.Predmet.OstaliListFormatedOIB>
    <izvorni_sadrzaj>
      <item>Županijsko državno odvjetništvo u Puli, OIB 52634238587 punomoćnik sudionika u postupku Ministarstvo financija, Porezna uprava, Područni ured Sisak, Ispostava Sisak</item>
      <item>Rubina Vujić, OIB 57095699738 punomoćnica sudionika u postupku SMJEŠTAJ LUX j.d.o.o. za usluge</item>
    </izvorni_sadrzaj>
    <derivirana_varijabla naziv="DomainObject.Predmet.OstaliListFormatedOIB_1">
      <item>Županijsko državno odvjetništvo u Puli, OIB 52634238587 punomoćnik sudionika u postupku Ministarstvo financija, Porezna uprava, Područni ured Sisak, Ispostava Sisak</item>
      <item>Rubina Vujić, OIB 57095699738 punomoćnica sudionika u postupku SMJEŠTAJ LUX j.d.o.o. za usluge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Sisak, Ispostava Sisak</item>
      <item>Rubina Vujić, Put Debelom Brestu 48, 44000 Novo Selo Palanječko punomoćnica sudionika u postupku SMJEŠTAJ LUX j.d.o.o. za usluge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Sisak, Ispostava Sisak</item>
      <item>Rubina Vujić, Put Debelom Brestu 48, 44000 Novo Selo Palanječko punomoćnica sudionika u postupku SMJEŠTAJ LUX j.d.o.o. za usluge</item>
    </derivirana_varijabla>
  </DomainObject.Predmet.OstaliListFormatedWithAdress>
  <DomainObject.Predmet.OstaliListFormatedWithAdressOIB>
    <izvorni_sadrzaj>
      <item>Županijsko državno odvjetništvo u Puli, OIB 52634238587, Kranjčevićeva 8, 52100 Pula punomoćnik sudionika u postupku Ministarstvo financija, Porezna uprava, Područni ured Sisak, Ispostava Sisak</item>
      <item>Rubina Vujić, OIB 57095699738, Put Debelom Brestu 48, 44000 Novo Selo Palanječko punomoćnica sudionika u postupku SMJEŠTAJ LUX j.d.o.o. za usluge</item>
    </izvorni_sadrzaj>
    <derivirana_varijabla naziv="DomainObject.Predmet.OstaliListFormatedWithAdressOIB_1">
      <item>Županijsko državno odvjetništvo u Puli, OIB 52634238587, Kranjčevićeva 8, 52100 Pula punomoćnik sudionika u postupku Ministarstvo financija, Porezna uprava, Područni ured Sisak, Ispostava Sisak</item>
      <item>Rubina Vujić, OIB 57095699738, Put Debelom Brestu 48, 44000 Novo Selo Palanječko punomoćnica sudionika u postupku SMJEŠTAJ LUX j.d.o.o. za usluge</item>
    </derivirana_varijabla>
  </DomainObject.Predmet.OstaliListFormatedWithAdressOIB>
  <DomainObject.Predmet.OstaliListNazivFormated>
    <izvorni_sadrzaj>
      <item>Županijsko državno odvjetništvo u Puli</item>
      <item>Rubina Vujić</item>
    </izvorni_sadrzaj>
    <derivirana_varijabla naziv="DomainObject.Predmet.OstaliListNazivFormated_1">
      <item>Županijsko državno odvjetništvo u Puli</item>
      <item>Rubina Vujić</item>
    </derivirana_varijabla>
  </DomainObject.Predmet.OstaliListNazivFormated>
  <DomainObject.Predmet.OstaliListNazivFormatedOIB>
    <izvorni_sadrzaj>
      <item>Županijsko državno odvjetništvo u Puli, OIB 52634238587</item>
      <item>Rubina Vujić, OIB 57095699738</item>
    </izvorni_sadrzaj>
    <derivirana_varijabla naziv="DomainObject.Predmet.OstaliListNazivFormatedOIB_1">
      <item>Županijsko državno odvjetništvo u Puli, OIB 52634238587</item>
      <item>Rubina Vujić, OIB 57095699738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studenog 2021.</izvorni_sadrzaj>
    <derivirana_varijabla naziv="DomainObject.Datum_1">26. studenog 2021.</derivirana_varijabla>
  </DomainObject.Datum>
  <DomainObject.PoslovniBrojDokumenta>
    <izvorni_sadrzaj>St-587/2021-17</izvorni_sadrzaj>
    <derivirana_varijabla naziv="DomainObject.PoslovniBrojDokumenta_1">St-587/2021-17</derivirana_varijabla>
  </DomainObject.PoslovniBrojDokumenta>
  <DomainObject.Predmet.StrankaIDrugi>
    <izvorni_sadrzaj>Ministarstvo financija, Porezna uprava, Područni ured Sisak, Ispostava Sisak</izvorni_sadrzaj>
    <derivirana_varijabla naziv="DomainObject.Predmet.StrankaIDrugi_1">Ministarstvo financija, Porezna uprava, Područni ured Sisak, Ispostava Sisak</derivirana_varijabla>
  </DomainObject.Predmet.StrankaIDrugi>
  <DomainObject.Predmet.ProtustrankaIDrugi>
    <izvorni_sadrzaj>SMJEŠTAJ LUX j.d.o.o. za usluge</izvorni_sadrzaj>
    <derivirana_varijabla naziv="DomainObject.Predmet.ProtustrankaIDrugi_1">SMJEŠTAJ LUX j.d.o.o. za usluge</derivirana_varijabla>
  </DomainObject.Predmet.ProtustrankaIDrugi>
  <DomainObject.Predmet.StrankaIDrugiAdressOIB>
    <izvorni_sadrzaj>Ministarstvo financija, Porezna uprava, Područni ured Sisak, Ispostava Sisak, OIB 18683136487, Ante Starčevića 26, 44000 Sisak</izvorni_sadrzaj>
    <derivirana_varijabla naziv="DomainObject.Predmet.StrankaIDrugiAdressOIB_1">Ministarstvo financija, Porezna uprava, Područni ured Sisak, Ispostava Sisak, OIB 18683136487, Ante Starčevića 26, 44000 Sisak</derivirana_varijabla>
  </DomainObject.Predmet.StrankaIDrugiAdressOIB>
  <DomainObject.Predmet.ProtustrankaIDrugiAdressOIB>
    <izvorni_sadrzaj>SMJEŠTAJ LUX j.d.o.o. za usluge, OIB 08382739505, Put debelom brestu 48, 44000 Novo Selo Palanječko</izvorni_sadrzaj>
    <derivirana_varijabla naziv="DomainObject.Predmet.ProtustrankaIDrugiAdressOIB_1">SMJEŠTAJ LUX j.d.o.o. za usluge, OIB 08382739505, Put debelom brestu 48, 44000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SMJEŠTAJ LUX j.d.o.o. za usluge</item>
      <item>Ministarstvo financija, Porezna uprava, Područni ured Sisak, Ispostava Sisak</item>
      <item>Županijsko državno odvjetništvo u Puli</item>
      <item>Rubina Vujić</item>
    </izvorni_sadrzaj>
    <derivirana_varijabla naziv="DomainObject.Predmet.SudioniciListNaziv_1">
      <item>SMJEŠTAJ LUX j.d.o.o. za usluge</item>
      <item>Ministarstvo financija, Porezna uprava, Područni ured Sisak, Ispostava Sisak</item>
      <item>Županijsko državno odvjetništvo u Puli</item>
      <item>Rubina Vujić</item>
    </derivirana_varijabla>
  </DomainObject.Predmet.SudioniciListNaziv>
  <DomainObject.Predmet.SudioniciListAdressOIB>
    <izvorni_sadrzaj>
      <item>SMJEŠTAJ LUX j.d.o.o. za usluge, OIB 08382739505, Put debelom brestu 48,44000 Novo Selo Palanječko</item>
      <item>Ministarstvo financija, Porezna uprava, Područni ured Sisak, Ispostava Sisak, OIB 18683136487, Ante Starčevića 26,44000 Sisak</item>
      <item>Županijsko državno odvjetništvo u Puli, OIB 52634238587, Kranjčevićeva 8,52100 Pula</item>
      <item>Rubina Vujić, OIB 57095699738, Put Debelom Brestu 48,44000 Novo Selo Palanječko</item>
    </izvorni_sadrzaj>
    <derivirana_varijabla naziv="DomainObject.Predmet.SudioniciListAdressOIB_1">
      <item>SMJEŠTAJ LUX j.d.o.o. za usluge, OIB 08382739505, Put debelom brestu 48,44000 Novo Selo Palanječko</item>
      <item>Ministarstvo financija, Porezna uprava, Područni ured Sisak, Ispostava Sisak, OIB 18683136487, Ante Starčevića 26,44000 Sisak</item>
      <item>Županijsko državno odvjetništvo u Puli, OIB 52634238587, Kranjčevićeva 8,52100 Pula</item>
      <item>Rubina Vujić, OIB 57095699738, Put Debelom Brestu 48,44000 Novo Selo Palanječko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08382739505</item>
      <item>, OIB 18683136487</item>
      <item>, OIB 52634238587</item>
      <item>, OIB 57095699738</item>
    </izvorni_sadrzaj>
    <derivirana_varijabla naziv="DomainObject.Predmet.SudioniciListNazivOIB_1">
      <item>, OIB 08382739505</item>
      <item>, OIB 18683136487</item>
      <item>, OIB 52634238587</item>
      <item>, OIB 57095699738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8ABCB-60FE-4D55-B8BD-73C88B86AE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304</properties:Words>
  <properties:Characters>1656</properties:Characters>
  <properties:Lines>75</properties:Lines>
  <properties:Paragraphs>27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2023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2021-11-26T07:08:00Z</dcterms:created>
  <dc:creator>epincin</dc:creator>
  <cp:lastModifiedBy>Sanja Prodan</cp:lastModifiedBy>
  <cp:lastPrinted>2015-12-17T09:17:00Z</cp:lastPrinted>
  <dcterms:modified xmlns:xsi="http://www.w3.org/2001/XMLSchema-instance" xsi:type="dcterms:W3CDTF">2021-11-26T08:56:00Z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St-587/2021-17 / Zapisnik - Ročište radi rasprave o uvjetima za otvaranje steč. post. (St-587-2021-15 smještaj lux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